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bookmarkStart w:id="0" w:name="_Hlt449016246"/>
      <w:bookmarkEnd w:id="0"/>
      <w:bookmarkStart w:id="1" w:name="_Hlt450039480"/>
      <w:bookmarkEnd w:id="1"/>
      <w:bookmarkStart w:id="2" w:name="_Hlt450066087"/>
      <w:bookmarkEnd w:id="2"/>
      <w:bookmarkStart w:id="3" w:name="_Hlt450051172"/>
      <w:bookmarkEnd w:id="3"/>
      <w:bookmarkStart w:id="4" w:name="_Hlt448930105"/>
      <w:bookmarkEnd w:id="4"/>
      <w:bookmarkStart w:id="5" w:name="_Hlt450066085"/>
      <w:bookmarkEnd w:id="5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 WG4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szCs w:val="22"/>
          <w:lang w:val="en-US" w:eastAsia="zh-CN"/>
        </w:rPr>
        <w:t>89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  <w:lang w:val="en-US" w:eastAsia="zh-CN"/>
        </w:rPr>
        <w:t>R4-18</w:t>
      </w:r>
      <w:r>
        <w:rPr>
          <w:rFonts w:hint="eastAsia"/>
          <w:b/>
          <w:i/>
          <w:sz w:val="28"/>
          <w:lang w:val="en-US" w:eastAsia="zh-CN"/>
        </w:rPr>
        <w:t>1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6562</w:t>
      </w:r>
    </w:p>
    <w:p>
      <w:pPr>
        <w:pStyle w:val="78"/>
        <w:outlineLvl w:val="0"/>
        <w:rPr>
          <w:rFonts w:hint="eastAsia" w:eastAsia="宋体"/>
          <w:b/>
          <w:sz w:val="24"/>
          <w:lang w:val="en-US"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/>
          <w:b/>
          <w:sz w:val="24"/>
          <w:lang w:val="en-US" w:eastAsia="zh-CN"/>
        </w:rPr>
        <w:t>S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en-US" w:eastAsia="zh-CN"/>
        </w:rPr>
        <w:t>pokane</w:t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hint="eastAsia"/>
          <w:b/>
          <w:sz w:val="24"/>
          <w:lang w:val="en-US" w:eastAsia="zh-CN"/>
        </w:rPr>
        <w:t>US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12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/>
          <w:b/>
          <w:sz w:val="24"/>
          <w:lang w:val="en-US" w:eastAsia="zh-CN"/>
        </w:rPr>
        <w:t>16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en-US" w:eastAsia="zh-CN"/>
        </w:rPr>
        <w:t xml:space="preserve"> Nov, 2018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7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38.113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8"/>
              <w:spacing w:after="0"/>
            </w:pPr>
            <w:r>
              <w:rPr>
                <w:rFonts w:hint="eastAsia" w:eastAsia="Times New Roman" w:cs="Times New Roman"/>
                <w:sz w:val="32"/>
                <w:szCs w:val="22"/>
                <w:lang w:val="en-US" w:eastAsia="zh-CN"/>
              </w:rPr>
              <w:t>0008</w:t>
            </w: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15.3.0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CR to TS 38.113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r>
              <w:rPr>
                <w:rFonts w:hint="eastAsia" w:cs="Arial"/>
                <w:sz w:val="21"/>
                <w:szCs w:val="21"/>
                <w:lang w:val="en-US" w:eastAsia="zh-CN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val="en-US" w:eastAsia="zh-CN"/>
              </w:rPr>
              <w:t>2018-11-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20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78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/>
                <w:b/>
                <w:lang w:val="en-US" w:eastAsia="zh-CN"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Rel-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rFonts w:hint="eastAsia"/>
                <w:lang w:val="en-US" w:eastAsia="zh-CN"/>
              </w:rPr>
              <w:t>15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To capture endorsed draftCRs in RAN4#88Bis and RAN4#89 meeting.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Endorsed draftCRs in RAN4#88Bis:</w:t>
            </w:r>
          </w:p>
          <w:p>
            <w:pPr>
              <w:pStyle w:val="78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R4-1812436 Draft CR to TS 38.113 Performance criteria (subclause 6.1) ZTE</w:t>
            </w:r>
          </w:p>
          <w:p>
            <w:pPr>
              <w:pStyle w:val="78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R4-1812439 draftCR to TS 38.113 editorial clean ZTE</w:t>
            </w:r>
          </w:p>
          <w:p>
            <w:pPr>
              <w:pStyle w:val="78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R4-1814135 Draft CR to TS 38.113 Arrangements for establishing a communication link (subclause 4.2)_v2 ZTE</w:t>
            </w:r>
          </w:p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R4-1813559 </w:t>
            </w:r>
            <w:r>
              <w:t>Draft CR to TS 38.113: Spatial Exclusion</w:t>
            </w:r>
            <w:r>
              <w:rPr>
                <w:rFonts w:hint="eastAsia"/>
                <w:lang w:val="en-US" w:eastAsia="zh-CN"/>
              </w:rPr>
              <w:t xml:space="preserve"> Ericsson</w:t>
            </w:r>
            <w:bookmarkStart w:id="6" w:name="_GoBack"/>
            <w:bookmarkEnd w:id="6"/>
          </w:p>
          <w:p>
            <w:pPr>
              <w:pStyle w:val="78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Endorsed draftCRs in RAN4#89:</w:t>
            </w:r>
          </w:p>
          <w:p>
            <w:pPr>
              <w:pStyle w:val="78"/>
              <w:tabs>
                <w:tab w:val="left" w:pos="2499"/>
              </w:tabs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R4-1816421 Draft CR to TS 38.113 Test configurations (subclause 4.5) ZTE</w:t>
            </w:r>
          </w:p>
          <w:p>
            <w:pPr>
              <w:pStyle w:val="78"/>
              <w:tabs>
                <w:tab w:val="left" w:pos="2499"/>
              </w:tabs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R4-1816424 Draft CR to TS 38.113 (subclause 2 and 8.4.2 ) ZTE</w:t>
            </w:r>
          </w:p>
          <w:p>
            <w:pPr>
              <w:pStyle w:val="78"/>
              <w:tabs>
                <w:tab w:val="left" w:pos="2499"/>
              </w:tabs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R4-1816425 Draft CR to TS 38.113 (subclause 3.3 )V1.0 ZTE</w:t>
            </w:r>
          </w:p>
          <w:p>
            <w:pPr>
              <w:pStyle w:val="78"/>
              <w:tabs>
                <w:tab w:val="left" w:pos="2499"/>
              </w:tabs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R4-1816426 Draft CR to TS 38.113 (subclause 4.1)V1.0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color w:val="000000"/>
                <w:lang w:val="en-US" w:eastAsia="zh-CN"/>
              </w:rPr>
              <w:t>Endored draftCRs will not be implemented correctly.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2, 3, 4, 5, 6, 7, 8, 9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59"/>
        <w:ind w:left="0" w:leftChars="0" w:firstLine="0" w:firstLineChars="0"/>
      </w:pPr>
    </w:p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2D49"/>
    <w:rsid w:val="000A6394"/>
    <w:rsid w:val="000C038A"/>
    <w:rsid w:val="000C16E7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75D50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D1F88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46EDD"/>
    <w:rsid w:val="00C95985"/>
    <w:rsid w:val="00CC5026"/>
    <w:rsid w:val="00D03F9A"/>
    <w:rsid w:val="00DE34CF"/>
    <w:rsid w:val="00EE7D7C"/>
    <w:rsid w:val="00F25D98"/>
    <w:rsid w:val="00F300FB"/>
    <w:rsid w:val="00FB6386"/>
    <w:rsid w:val="01B21455"/>
    <w:rsid w:val="02550384"/>
    <w:rsid w:val="02616BF6"/>
    <w:rsid w:val="030E4FD5"/>
    <w:rsid w:val="03A33019"/>
    <w:rsid w:val="04964FBA"/>
    <w:rsid w:val="04984461"/>
    <w:rsid w:val="059D4FF1"/>
    <w:rsid w:val="065034E0"/>
    <w:rsid w:val="06D21681"/>
    <w:rsid w:val="071867B2"/>
    <w:rsid w:val="071904FA"/>
    <w:rsid w:val="087E415B"/>
    <w:rsid w:val="08B6224F"/>
    <w:rsid w:val="09481040"/>
    <w:rsid w:val="0A44327C"/>
    <w:rsid w:val="0B0B1E69"/>
    <w:rsid w:val="0B243AC7"/>
    <w:rsid w:val="0B2F531D"/>
    <w:rsid w:val="0CDB1925"/>
    <w:rsid w:val="0DB16C7D"/>
    <w:rsid w:val="0E047551"/>
    <w:rsid w:val="0E81201E"/>
    <w:rsid w:val="0F134DB5"/>
    <w:rsid w:val="0F847B71"/>
    <w:rsid w:val="104C3BB9"/>
    <w:rsid w:val="125E1D9D"/>
    <w:rsid w:val="12A34FCB"/>
    <w:rsid w:val="12CB4506"/>
    <w:rsid w:val="149957BE"/>
    <w:rsid w:val="15516894"/>
    <w:rsid w:val="16660403"/>
    <w:rsid w:val="16F74C87"/>
    <w:rsid w:val="1974261C"/>
    <w:rsid w:val="19D87694"/>
    <w:rsid w:val="1A336C64"/>
    <w:rsid w:val="1EFD7D99"/>
    <w:rsid w:val="22835525"/>
    <w:rsid w:val="22890A5F"/>
    <w:rsid w:val="229A44B7"/>
    <w:rsid w:val="244E42A3"/>
    <w:rsid w:val="24AA4087"/>
    <w:rsid w:val="25D50EE4"/>
    <w:rsid w:val="261903B2"/>
    <w:rsid w:val="28813B5C"/>
    <w:rsid w:val="29525484"/>
    <w:rsid w:val="29F4070C"/>
    <w:rsid w:val="2B58295D"/>
    <w:rsid w:val="2E687944"/>
    <w:rsid w:val="2EA71936"/>
    <w:rsid w:val="2FA1270F"/>
    <w:rsid w:val="31D929D4"/>
    <w:rsid w:val="31F02174"/>
    <w:rsid w:val="341F4FB4"/>
    <w:rsid w:val="35D850E1"/>
    <w:rsid w:val="36F953AB"/>
    <w:rsid w:val="3827023E"/>
    <w:rsid w:val="392D23C3"/>
    <w:rsid w:val="39301347"/>
    <w:rsid w:val="3A702724"/>
    <w:rsid w:val="3AC14878"/>
    <w:rsid w:val="3FE2379F"/>
    <w:rsid w:val="40597348"/>
    <w:rsid w:val="42EC0A10"/>
    <w:rsid w:val="453C607F"/>
    <w:rsid w:val="49270F4A"/>
    <w:rsid w:val="4A3C4A86"/>
    <w:rsid w:val="4BDA46D3"/>
    <w:rsid w:val="4C153A14"/>
    <w:rsid w:val="4C2A4538"/>
    <w:rsid w:val="4CC27424"/>
    <w:rsid w:val="4F4062A6"/>
    <w:rsid w:val="50681AA0"/>
    <w:rsid w:val="51204D80"/>
    <w:rsid w:val="51EA5792"/>
    <w:rsid w:val="53914B42"/>
    <w:rsid w:val="53C446F6"/>
    <w:rsid w:val="53CF691B"/>
    <w:rsid w:val="56263FB4"/>
    <w:rsid w:val="59CD495F"/>
    <w:rsid w:val="5B615768"/>
    <w:rsid w:val="5C526C07"/>
    <w:rsid w:val="5D0F046E"/>
    <w:rsid w:val="5DF05B0C"/>
    <w:rsid w:val="60523976"/>
    <w:rsid w:val="605C09FF"/>
    <w:rsid w:val="60EB665B"/>
    <w:rsid w:val="61F17199"/>
    <w:rsid w:val="6221717E"/>
    <w:rsid w:val="63693782"/>
    <w:rsid w:val="64621DFA"/>
    <w:rsid w:val="699B1BF7"/>
    <w:rsid w:val="6A312A38"/>
    <w:rsid w:val="6A644E23"/>
    <w:rsid w:val="6AB245F1"/>
    <w:rsid w:val="6B71347E"/>
    <w:rsid w:val="6BFB11C8"/>
    <w:rsid w:val="6CB36258"/>
    <w:rsid w:val="6EC24025"/>
    <w:rsid w:val="70004180"/>
    <w:rsid w:val="703F4A28"/>
    <w:rsid w:val="721736CF"/>
    <w:rsid w:val="735E0307"/>
    <w:rsid w:val="76C01422"/>
    <w:rsid w:val="7896466C"/>
    <w:rsid w:val="78D36F63"/>
    <w:rsid w:val="78D5128A"/>
    <w:rsid w:val="7A71702D"/>
    <w:rsid w:val="7B7A35F8"/>
    <w:rsid w:val="7BD668FD"/>
    <w:rsid w:val="7C826841"/>
    <w:rsid w:val="7DFF1FAE"/>
    <w:rsid w:val="7EFE5AF9"/>
    <w:rsid w:val="7FAE4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unhideWhenUsed/>
    <w:qFormat/>
    <w:uiPriority w:val="1"/>
  </w:style>
  <w:style w:type="table" w:default="1" w:styleId="4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ind w:left="0" w:firstLine="0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ind w:left="0" w:firstLine="0"/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  <w:spacing w:after="160" w:line="259" w:lineRule="auto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pPr>
      <w:spacing w:after="160" w:line="259" w:lineRule="auto"/>
    </w:pPr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652</Words>
  <Characters>3460</Characters>
  <Lines>28</Lines>
  <Paragraphs>8</Paragraphs>
  <TotalTime>0</TotalTime>
  <ScaleCrop>false</ScaleCrop>
  <LinksUpToDate>false</LinksUpToDate>
  <CharactersWithSpaces>4104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2018-04-18T23:29:00Z</dcterms:created>
  <dc:creator>Michael Sanders, John M Meredith</dc:creator>
  <cp:lastModifiedBy>5G ZTE</cp:lastModifiedBy>
  <dcterms:modified xsi:type="dcterms:W3CDTF">2018-11-27T09:21:13Z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2052-10.8.2.6613</vt:lpwstr>
  </property>
</Properties>
</file>